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155A6" w14:textId="77777777" w:rsidR="00AB7040" w:rsidRDefault="00AB7040" w:rsidP="00AB7040">
      <w:pPr>
        <w:pStyle w:val="NoSpacing"/>
        <w:rPr>
          <w:rStyle w:val="s1"/>
        </w:rPr>
      </w:pPr>
      <w:r>
        <w:rPr>
          <w:rStyle w:val="s1"/>
          <w:u w:val="single"/>
        </w:rPr>
        <w:t>Brian KNYGHT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fl.1505)</w:t>
      </w:r>
    </w:p>
    <w:p w14:paraId="46FFA33C" w14:textId="77777777" w:rsidR="00AB7040" w:rsidRDefault="00AB7040" w:rsidP="00AB7040">
      <w:pPr>
        <w:pStyle w:val="NoSpacing"/>
        <w:rPr>
          <w:rStyle w:val="s1"/>
        </w:rPr>
      </w:pPr>
      <w:r>
        <w:rPr>
          <w:rStyle w:val="s1"/>
        </w:rPr>
        <w:t xml:space="preserve">Rector of </w:t>
      </w:r>
      <w:proofErr w:type="spellStart"/>
      <w:proofErr w:type="gramStart"/>
      <w:r>
        <w:rPr>
          <w:rStyle w:val="s1"/>
        </w:rPr>
        <w:t>St.Michael</w:t>
      </w:r>
      <w:proofErr w:type="spellEnd"/>
      <w:proofErr w:type="gramEnd"/>
      <w:r>
        <w:rPr>
          <w:rStyle w:val="s1"/>
        </w:rPr>
        <w:t xml:space="preserve">, </w:t>
      </w:r>
      <w:proofErr w:type="spellStart"/>
      <w:r>
        <w:rPr>
          <w:rStyle w:val="s1"/>
        </w:rPr>
        <w:t>Chillesford</w:t>
      </w:r>
      <w:proofErr w:type="spellEnd"/>
      <w:r>
        <w:rPr>
          <w:rStyle w:val="s1"/>
        </w:rPr>
        <w:t>, Suffolk.</w:t>
      </w:r>
    </w:p>
    <w:p w14:paraId="58261E25" w14:textId="77777777" w:rsidR="00AB7040" w:rsidRDefault="00AB7040" w:rsidP="00AB7040">
      <w:pPr>
        <w:pStyle w:val="NoSpacing"/>
        <w:rPr>
          <w:rStyle w:val="s1"/>
        </w:rPr>
      </w:pPr>
    </w:p>
    <w:p w14:paraId="495F5A1E" w14:textId="77777777" w:rsidR="00AB7040" w:rsidRDefault="00AB7040" w:rsidP="00AB7040">
      <w:pPr>
        <w:pStyle w:val="NoSpacing"/>
        <w:rPr>
          <w:rStyle w:val="s1"/>
        </w:rPr>
      </w:pPr>
    </w:p>
    <w:p w14:paraId="6A110138" w14:textId="77777777" w:rsidR="00AB7040" w:rsidRDefault="00AB7040" w:rsidP="00AB7040">
      <w:pPr>
        <w:pStyle w:val="NoSpacing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2968B6C2" w14:textId="77777777" w:rsidR="00AB7040" w:rsidRDefault="00AB7040" w:rsidP="00AB7040">
      <w:pPr>
        <w:pStyle w:val="NoSpacing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243)</w:t>
      </w:r>
    </w:p>
    <w:p w14:paraId="3137FC28" w14:textId="77777777" w:rsidR="00AB7040" w:rsidRDefault="00AB7040" w:rsidP="00AB7040">
      <w:pPr>
        <w:pStyle w:val="NoSpacing"/>
        <w:rPr>
          <w:rStyle w:val="s1"/>
        </w:rPr>
      </w:pPr>
    </w:p>
    <w:p w14:paraId="4BD14F8A" w14:textId="77777777" w:rsidR="00AB7040" w:rsidRDefault="00AB7040" w:rsidP="00AB7040">
      <w:pPr>
        <w:pStyle w:val="NoSpacing"/>
        <w:rPr>
          <w:rStyle w:val="s1"/>
        </w:rPr>
      </w:pPr>
    </w:p>
    <w:p w14:paraId="37E54623" w14:textId="77777777" w:rsidR="00AB7040" w:rsidRDefault="00AB7040" w:rsidP="00AB7040">
      <w:pPr>
        <w:pStyle w:val="NoSpacing"/>
        <w:rPr>
          <w:rStyle w:val="s1"/>
        </w:rPr>
      </w:pPr>
      <w:r>
        <w:rPr>
          <w:rStyle w:val="s1"/>
        </w:rPr>
        <w:t>1 December 2018</w:t>
      </w:r>
    </w:p>
    <w:p w14:paraId="27EF7B41" w14:textId="77777777" w:rsidR="006B2F86" w:rsidRPr="00E71FC3" w:rsidRDefault="00AB704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8D7A8" w14:textId="77777777" w:rsidR="00AB7040" w:rsidRDefault="00AB7040" w:rsidP="00E71FC3">
      <w:pPr>
        <w:spacing w:after="0" w:line="240" w:lineRule="auto"/>
      </w:pPr>
      <w:r>
        <w:separator/>
      </w:r>
    </w:p>
  </w:endnote>
  <w:endnote w:type="continuationSeparator" w:id="0">
    <w:p w14:paraId="1548FC7A" w14:textId="77777777" w:rsidR="00AB7040" w:rsidRDefault="00AB70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ED66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83093" w14:textId="77777777" w:rsidR="00AB7040" w:rsidRDefault="00AB7040" w:rsidP="00E71FC3">
      <w:pPr>
        <w:spacing w:after="0" w:line="240" w:lineRule="auto"/>
      </w:pPr>
      <w:r>
        <w:separator/>
      </w:r>
    </w:p>
  </w:footnote>
  <w:footnote w:type="continuationSeparator" w:id="0">
    <w:p w14:paraId="0462B9E2" w14:textId="77777777" w:rsidR="00AB7040" w:rsidRDefault="00AB70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040"/>
    <w:rsid w:val="001A7C09"/>
    <w:rsid w:val="00577BD5"/>
    <w:rsid w:val="00656CBA"/>
    <w:rsid w:val="006A1F77"/>
    <w:rsid w:val="00733BE7"/>
    <w:rsid w:val="00AB52E8"/>
    <w:rsid w:val="00AB7040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C1162"/>
  <w15:chartTrackingRefBased/>
  <w15:docId w15:val="{1D565275-A4AE-44C3-A9A2-EB54C5BF4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AB7040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AB7040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2018-12-05T20:05:00Z</dcterms:created>
  <dcterms:modified xsi:type="dcterms:W3CDTF">2018-12-05T20:06:00Z</dcterms:modified>
</cp:coreProperties>
</file>